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7B6" w:rsidRPr="00175500" w:rsidRDefault="003C77B6" w:rsidP="001755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75500">
        <w:rPr>
          <w:rFonts w:ascii="Times New Roman" w:hAnsi="Times New Roman" w:cs="Times New Roman"/>
          <w:sz w:val="24"/>
          <w:szCs w:val="24"/>
        </w:rPr>
        <w:t>ИЗВЕЩЕНИЕ</w:t>
      </w:r>
    </w:p>
    <w:p w:rsidR="003C77B6" w:rsidRPr="00175500" w:rsidRDefault="003C77B6" w:rsidP="001755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о проведении общественного обсуждения</w:t>
      </w:r>
    </w:p>
    <w:p w:rsidR="003C77B6" w:rsidRPr="008000C3" w:rsidRDefault="003C77B6" w:rsidP="008000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проекта муниципальной программы</w:t>
      </w:r>
    </w:p>
    <w:p w:rsidR="003C77B6" w:rsidRPr="001E6EE4" w:rsidRDefault="003C77B6" w:rsidP="001E6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43D6">
        <w:rPr>
          <w:rFonts w:ascii="Times New Roman" w:hAnsi="Times New Roman" w:cs="Times New Roman"/>
          <w:b/>
          <w:sz w:val="28"/>
          <w:lang w:eastAsia="ar-SA"/>
        </w:rPr>
        <w:t>«Формирование современной городской среды в</w:t>
      </w:r>
      <w:r>
        <w:rPr>
          <w:rFonts w:ascii="Times New Roman" w:hAnsi="Times New Roman" w:cs="Times New Roman"/>
          <w:b/>
          <w:sz w:val="28"/>
          <w:lang w:eastAsia="ar-SA"/>
        </w:rPr>
        <w:t xml:space="preserve"> городском округе Саранск в 2018-2024</w:t>
      </w:r>
      <w:r w:rsidRPr="006843D6">
        <w:rPr>
          <w:rFonts w:ascii="Times New Roman" w:hAnsi="Times New Roman" w:cs="Times New Roman"/>
          <w:b/>
          <w:sz w:val="28"/>
          <w:lang w:eastAsia="ar-SA"/>
        </w:rPr>
        <w:t xml:space="preserve"> год</w:t>
      </w:r>
      <w:r>
        <w:rPr>
          <w:rFonts w:ascii="Times New Roman" w:hAnsi="Times New Roman" w:cs="Times New Roman"/>
          <w:b/>
          <w:sz w:val="28"/>
          <w:lang w:eastAsia="ar-SA"/>
        </w:rPr>
        <w:t>ах</w:t>
      </w:r>
      <w:r w:rsidRPr="006843D6">
        <w:rPr>
          <w:rFonts w:ascii="Times New Roman" w:hAnsi="Times New Roman" w:cs="Times New Roman"/>
          <w:b/>
          <w:sz w:val="28"/>
          <w:lang w:eastAsia="ar-SA"/>
        </w:rPr>
        <w:t>»</w:t>
      </w:r>
      <w:r w:rsidRPr="001E6EE4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3C77B6" w:rsidRDefault="003C77B6" w:rsidP="001755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1. Предмет общественного обсуждения</w:t>
      </w:r>
    </w:p>
    <w:p w:rsidR="003C77B6" w:rsidRPr="006843D6" w:rsidRDefault="003C77B6" w:rsidP="006843D6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843D6">
        <w:rPr>
          <w:rFonts w:ascii="Times New Roman" w:hAnsi="Times New Roman" w:cs="Times New Roman"/>
          <w:sz w:val="24"/>
          <w:szCs w:val="24"/>
        </w:rPr>
        <w:t xml:space="preserve"> целях повышения открытости и заинтересованности жителей городского округа Саранск к благоустройству территорий городского округа Саранск </w:t>
      </w:r>
      <w:r>
        <w:rPr>
          <w:rFonts w:ascii="Times New Roman" w:hAnsi="Times New Roman" w:cs="Times New Roman"/>
          <w:sz w:val="24"/>
          <w:szCs w:val="24"/>
        </w:rPr>
        <w:t xml:space="preserve">Департамент городского хозяйства Администрации городского округа Саранск извещает о проведении процедуры общественного обсуждения </w:t>
      </w:r>
      <w:r w:rsidRPr="00175500">
        <w:rPr>
          <w:rFonts w:ascii="Times New Roman" w:hAnsi="Times New Roman" w:cs="Times New Roman"/>
          <w:sz w:val="24"/>
          <w:szCs w:val="24"/>
        </w:rPr>
        <w:t>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ипальной программы 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«Формирование современной городской среды в городском округе Саранск в 201</w:t>
      </w:r>
      <w:r>
        <w:rPr>
          <w:rFonts w:ascii="Times New Roman" w:hAnsi="Times New Roman" w:cs="Times New Roman"/>
          <w:sz w:val="24"/>
          <w:szCs w:val="24"/>
          <w:lang w:eastAsia="ar-SA"/>
        </w:rPr>
        <w:t>8-2024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 xml:space="preserve"> год</w:t>
      </w:r>
      <w:r>
        <w:rPr>
          <w:rFonts w:ascii="Times New Roman" w:hAnsi="Times New Roman" w:cs="Times New Roman"/>
          <w:sz w:val="24"/>
          <w:szCs w:val="24"/>
          <w:lang w:eastAsia="ar-SA"/>
        </w:rPr>
        <w:t>ах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»</w:t>
      </w:r>
      <w:r w:rsidRPr="001755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3D6">
        <w:rPr>
          <w:rFonts w:ascii="Times New Roman" w:hAnsi="Times New Roman" w:cs="Times New Roman"/>
          <w:sz w:val="24"/>
          <w:szCs w:val="24"/>
        </w:rPr>
        <w:t>В общественном обсуждении вправе участвовать органы государственной власти, общественные объединения и организации, расположенные на территории городского округа Саранск, а также жители городского округа Саранск.</w:t>
      </w:r>
    </w:p>
    <w:p w:rsidR="003C77B6" w:rsidRPr="00175500" w:rsidRDefault="003C77B6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77B6" w:rsidRPr="00692DEF" w:rsidRDefault="003C77B6" w:rsidP="001755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92DEF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 общественного обсуждения</w:t>
      </w:r>
    </w:p>
    <w:p w:rsidR="003C77B6" w:rsidRPr="00175500" w:rsidRDefault="003C77B6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5500">
        <w:rPr>
          <w:rFonts w:ascii="Times New Roman" w:hAnsi="Times New Roman" w:cs="Times New Roman"/>
          <w:sz w:val="24"/>
          <w:szCs w:val="24"/>
        </w:rPr>
        <w:t>Срок приема предложений в рамках проведения общественного обсуждения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ипальной программы 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«Формирование современной городской среды в городском округе Саранск в 201</w:t>
      </w:r>
      <w:r>
        <w:rPr>
          <w:rFonts w:ascii="Times New Roman" w:hAnsi="Times New Roman" w:cs="Times New Roman"/>
          <w:sz w:val="24"/>
          <w:szCs w:val="24"/>
          <w:lang w:eastAsia="ar-SA"/>
        </w:rPr>
        <w:t>8-2024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 xml:space="preserve"> год</w:t>
      </w:r>
      <w:r>
        <w:rPr>
          <w:rFonts w:ascii="Times New Roman" w:hAnsi="Times New Roman" w:cs="Times New Roman"/>
          <w:sz w:val="24"/>
          <w:szCs w:val="24"/>
          <w:lang w:eastAsia="ar-SA"/>
        </w:rPr>
        <w:t>ах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75500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календарных</w:t>
      </w:r>
      <w:r w:rsidRPr="00175500">
        <w:rPr>
          <w:rFonts w:ascii="Times New Roman" w:hAnsi="Times New Roman" w:cs="Times New Roman"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sz w:val="24"/>
          <w:szCs w:val="24"/>
        </w:rPr>
        <w:t xml:space="preserve"> с даты его </w:t>
      </w:r>
      <w:r w:rsidRPr="006843D6">
        <w:rPr>
          <w:rFonts w:ascii="Times New Roman" w:hAnsi="Times New Roman" w:cs="Times New Roman"/>
          <w:sz w:val="24"/>
          <w:szCs w:val="24"/>
        </w:rPr>
        <w:t xml:space="preserve">размещения на официальном сайте Администрации городского округа Саранск </w:t>
      </w:r>
      <w:hyperlink r:id="rId4" w:history="1">
        <w:r w:rsidRPr="006843D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6843D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6843D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adm</w:t>
        </w:r>
        <w:r w:rsidRPr="006843D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6843D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saransk</w:t>
        </w:r>
        <w:r w:rsidRPr="006843D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6843D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6843D6">
        <w:rPr>
          <w:rFonts w:ascii="Times New Roman" w:hAnsi="Times New Roman" w:cs="Times New Roman"/>
          <w:sz w:val="24"/>
          <w:szCs w:val="24"/>
        </w:rPr>
        <w:t>.</w:t>
      </w:r>
    </w:p>
    <w:p w:rsidR="003C77B6" w:rsidRPr="00F417D7" w:rsidRDefault="003C77B6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7D7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:18 февраля </w:t>
      </w:r>
      <w:r w:rsidRPr="00F417D7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417D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года.</w:t>
      </w:r>
    </w:p>
    <w:p w:rsidR="003C77B6" w:rsidRPr="00175500" w:rsidRDefault="003C77B6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7D7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>:19 марта 2019 года.</w:t>
      </w:r>
    </w:p>
    <w:p w:rsidR="003C77B6" w:rsidRPr="00175500" w:rsidRDefault="003C77B6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77B6" w:rsidRPr="00175500" w:rsidRDefault="003C77B6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92DEF">
        <w:rPr>
          <w:rFonts w:ascii="Times New Roman" w:hAnsi="Times New Roman" w:cs="Times New Roman"/>
          <w:b/>
          <w:sz w:val="24"/>
          <w:szCs w:val="24"/>
        </w:rPr>
        <w:t>. Требования к представлению предложений и замечаний</w:t>
      </w:r>
    </w:p>
    <w:p w:rsidR="003C77B6" w:rsidRDefault="003C77B6" w:rsidP="006843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843D6">
        <w:rPr>
          <w:rFonts w:ascii="Times New Roman" w:hAnsi="Times New Roman" w:cs="Times New Roman"/>
          <w:sz w:val="24"/>
          <w:szCs w:val="24"/>
        </w:rPr>
        <w:t xml:space="preserve">Предложения и замечания к проекту муниципальной программы 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«Формирование современной городской среды в городском округе Саранск в 201</w:t>
      </w:r>
      <w:r>
        <w:rPr>
          <w:rFonts w:ascii="Times New Roman" w:hAnsi="Times New Roman" w:cs="Times New Roman"/>
          <w:sz w:val="24"/>
          <w:szCs w:val="24"/>
          <w:lang w:eastAsia="ar-SA"/>
        </w:rPr>
        <w:t>8-2024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 xml:space="preserve"> год</w:t>
      </w:r>
      <w:r>
        <w:rPr>
          <w:rFonts w:ascii="Times New Roman" w:hAnsi="Times New Roman" w:cs="Times New Roman"/>
          <w:sz w:val="24"/>
          <w:szCs w:val="24"/>
          <w:lang w:eastAsia="ar-SA"/>
        </w:rPr>
        <w:t>ах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843D6">
        <w:rPr>
          <w:rFonts w:ascii="Times New Roman" w:hAnsi="Times New Roman" w:cs="Times New Roman"/>
          <w:sz w:val="24"/>
          <w:szCs w:val="24"/>
        </w:rPr>
        <w:t xml:space="preserve">представляются в электронном виде путем направления на электронную почту </w:t>
      </w:r>
      <w:hyperlink r:id="rId5" w:history="1">
        <w:r w:rsidRPr="006843D6">
          <w:rPr>
            <w:rStyle w:val="Hyperlink"/>
            <w:rFonts w:ascii="Times New Roman" w:hAnsi="Times New Roman"/>
            <w:sz w:val="24"/>
            <w:szCs w:val="24"/>
            <w:lang w:val="en-US"/>
          </w:rPr>
          <w:t>dgha</w:t>
        </w:r>
        <w:r w:rsidRPr="006843D6">
          <w:rPr>
            <w:rStyle w:val="Hyperlink"/>
            <w:rFonts w:ascii="Times New Roman" w:hAnsi="Times New Roman"/>
            <w:sz w:val="24"/>
            <w:szCs w:val="24"/>
          </w:rPr>
          <w:t>@</w:t>
        </w:r>
        <w:r w:rsidRPr="006843D6">
          <w:rPr>
            <w:rStyle w:val="Hyperlink"/>
            <w:rFonts w:ascii="Times New Roman" w:hAnsi="Times New Roman"/>
            <w:sz w:val="24"/>
            <w:szCs w:val="24"/>
            <w:lang w:val="en-US"/>
          </w:rPr>
          <w:t>adm</w:t>
        </w:r>
        <w:r w:rsidRPr="006843D6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6843D6">
          <w:rPr>
            <w:rStyle w:val="Hyperlink"/>
            <w:rFonts w:ascii="Times New Roman" w:hAnsi="Times New Roman"/>
            <w:sz w:val="24"/>
            <w:szCs w:val="24"/>
            <w:lang w:val="en-US"/>
          </w:rPr>
          <w:t>saransk</w:t>
        </w:r>
        <w:r w:rsidRPr="006843D6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6843D6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6843D6">
        <w:rPr>
          <w:rFonts w:ascii="Times New Roman" w:hAnsi="Times New Roman" w:cs="Times New Roman"/>
          <w:sz w:val="24"/>
          <w:szCs w:val="24"/>
        </w:rPr>
        <w:t xml:space="preserve"> с пометкой «Предложение по проекту муниципальной программы» либо в письменном виде по адресу: 430005, Республика Мордовия, г. Саранск, ул. Советская, 34, каб. 305 по следующей форме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C77B6" w:rsidRPr="006843D6" w:rsidRDefault="003C77B6" w:rsidP="008000C3">
      <w:p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7B6" w:rsidRDefault="003C77B6" w:rsidP="008000C3">
      <w:pPr>
        <w:autoSpaceDN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C77B6" w:rsidRPr="006843D6" w:rsidRDefault="003C77B6" w:rsidP="008000C3">
      <w:pPr>
        <w:autoSpaceDN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843D6">
        <w:rPr>
          <w:rFonts w:ascii="Times New Roman" w:hAnsi="Times New Roman"/>
          <w:sz w:val="24"/>
          <w:szCs w:val="24"/>
        </w:rPr>
        <w:t xml:space="preserve">Рассмотрев проект муниципальной программы </w:t>
      </w:r>
      <w:r w:rsidRPr="006843D6">
        <w:rPr>
          <w:rFonts w:ascii="Times New Roman" w:hAnsi="Times New Roman"/>
          <w:sz w:val="24"/>
          <w:szCs w:val="24"/>
          <w:lang w:eastAsia="ar-SA"/>
        </w:rPr>
        <w:t>«Формирование современной городской среды в городском округе Саранск в 201</w:t>
      </w:r>
      <w:r>
        <w:rPr>
          <w:rFonts w:ascii="Times New Roman" w:hAnsi="Times New Roman"/>
          <w:sz w:val="24"/>
          <w:szCs w:val="24"/>
          <w:lang w:eastAsia="ar-SA"/>
        </w:rPr>
        <w:t>8-2024</w:t>
      </w:r>
      <w:r w:rsidRPr="006843D6">
        <w:rPr>
          <w:rFonts w:ascii="Times New Roman" w:hAnsi="Times New Roman"/>
          <w:sz w:val="24"/>
          <w:szCs w:val="24"/>
          <w:lang w:eastAsia="ar-SA"/>
        </w:rPr>
        <w:t xml:space="preserve"> год</w:t>
      </w:r>
      <w:r>
        <w:rPr>
          <w:rFonts w:ascii="Times New Roman" w:hAnsi="Times New Roman"/>
          <w:sz w:val="24"/>
          <w:szCs w:val="24"/>
          <w:lang w:eastAsia="ar-SA"/>
        </w:rPr>
        <w:t>ах</w:t>
      </w:r>
      <w:r w:rsidRPr="006843D6">
        <w:rPr>
          <w:rFonts w:ascii="Times New Roman" w:hAnsi="Times New Roman"/>
          <w:sz w:val="24"/>
          <w:szCs w:val="24"/>
          <w:lang w:eastAsia="ar-SA"/>
        </w:rPr>
        <w:t>», сообщаю о следующих предложениях и замечаниях к указанному проекту:</w:t>
      </w:r>
    </w:p>
    <w:tbl>
      <w:tblPr>
        <w:tblW w:w="893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10"/>
        <w:gridCol w:w="3459"/>
        <w:gridCol w:w="3402"/>
        <w:gridCol w:w="1560"/>
      </w:tblGrid>
      <w:tr w:rsidR="003C77B6" w:rsidRPr="00270A95" w:rsidTr="003114C9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7B6" w:rsidRPr="00270A95" w:rsidRDefault="003C77B6" w:rsidP="006843D6">
            <w:pPr>
              <w:autoSpaceDN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A9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7B6" w:rsidRPr="00270A95" w:rsidRDefault="003C77B6" w:rsidP="006843D6">
            <w:pPr>
              <w:autoSpaceDN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A95">
              <w:rPr>
                <w:rFonts w:ascii="Times New Roman" w:hAnsi="Times New Roman"/>
                <w:sz w:val="24"/>
                <w:szCs w:val="24"/>
              </w:rPr>
              <w:t xml:space="preserve">Текст проекта документа, в отношении которого вносится  предложение (замечание) либо указание об отсутствии в проекте документа соответствующей нормы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7B6" w:rsidRPr="00270A95" w:rsidRDefault="003C77B6" w:rsidP="006843D6">
            <w:pPr>
              <w:autoSpaceDN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A95">
              <w:rPr>
                <w:rFonts w:ascii="Times New Roman" w:hAnsi="Times New Roman"/>
                <w:sz w:val="24"/>
                <w:szCs w:val="24"/>
              </w:rPr>
              <w:t>Текст проекта с учетом вносимых предложений  (замечаний)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0A95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C77B6" w:rsidRPr="00270A95" w:rsidTr="003114C9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ind w:right="81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7B6" w:rsidRPr="00270A95" w:rsidTr="003114C9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6" w:rsidRPr="00270A95" w:rsidRDefault="003C77B6" w:rsidP="006843D6">
            <w:pPr>
              <w:autoSpaceDN w:val="0"/>
              <w:spacing w:line="240" w:lineRule="auto"/>
              <w:ind w:right="81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77B6" w:rsidRPr="006843D6" w:rsidRDefault="003C77B6" w:rsidP="006843D6">
      <w:pPr>
        <w:autoSpaceDN w:val="0"/>
        <w:spacing w:line="240" w:lineRule="auto"/>
        <w:rPr>
          <w:rFonts w:ascii="Times New Roman" w:hAnsi="Times New Roman"/>
          <w:sz w:val="24"/>
          <w:szCs w:val="24"/>
        </w:rPr>
      </w:pPr>
    </w:p>
    <w:p w:rsidR="003C77B6" w:rsidRPr="006843D6" w:rsidRDefault="003C77B6" w:rsidP="006843D6">
      <w:pPr>
        <w:autoSpaceDN w:val="0"/>
        <w:spacing w:line="240" w:lineRule="auto"/>
        <w:rPr>
          <w:rFonts w:ascii="Times New Roman" w:hAnsi="Times New Roman"/>
          <w:sz w:val="24"/>
          <w:szCs w:val="24"/>
        </w:rPr>
      </w:pPr>
      <w:r w:rsidRPr="006843D6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3C77B6" w:rsidRPr="008000C3" w:rsidRDefault="003C77B6" w:rsidP="006843D6">
      <w:pPr>
        <w:autoSpaceDN w:val="0"/>
        <w:spacing w:line="240" w:lineRule="auto"/>
        <w:rPr>
          <w:rFonts w:ascii="Times New Roman" w:hAnsi="Times New Roman"/>
          <w:sz w:val="20"/>
          <w:szCs w:val="20"/>
        </w:rPr>
      </w:pPr>
      <w:r w:rsidRPr="008000C3">
        <w:rPr>
          <w:rFonts w:ascii="Times New Roman" w:hAnsi="Times New Roman"/>
          <w:sz w:val="20"/>
          <w:szCs w:val="20"/>
        </w:rPr>
        <w:t>Ф.И.О., место жительства, номер телефона, адрес электронной почты (в случае направления предложения вэлектроном виде) лица, внесшего предложения и замечания</w:t>
      </w:r>
    </w:p>
    <w:p w:rsidR="003C77B6" w:rsidRPr="006843D6" w:rsidRDefault="003C77B6" w:rsidP="006843D6">
      <w:pPr>
        <w:autoSpaceDN w:val="0"/>
        <w:spacing w:line="240" w:lineRule="auto"/>
        <w:rPr>
          <w:rFonts w:ascii="Times New Roman" w:hAnsi="Times New Roman"/>
          <w:sz w:val="24"/>
          <w:szCs w:val="24"/>
        </w:rPr>
      </w:pPr>
      <w:r w:rsidRPr="006843D6">
        <w:rPr>
          <w:rFonts w:ascii="Times New Roman" w:hAnsi="Times New Roman"/>
          <w:sz w:val="24"/>
          <w:szCs w:val="24"/>
        </w:rPr>
        <w:t>Дата  __________________</w:t>
      </w:r>
    </w:p>
    <w:p w:rsidR="003C77B6" w:rsidRPr="00C92E55" w:rsidRDefault="003C77B6" w:rsidP="006843D6">
      <w:pPr>
        <w:autoSpaceDN w:val="0"/>
        <w:spacing w:line="240" w:lineRule="auto"/>
        <w:rPr>
          <w:szCs w:val="26"/>
        </w:rPr>
      </w:pPr>
      <w:r w:rsidRPr="006843D6">
        <w:rPr>
          <w:rFonts w:ascii="Times New Roman" w:hAnsi="Times New Roman"/>
          <w:sz w:val="24"/>
          <w:szCs w:val="24"/>
        </w:rPr>
        <w:t xml:space="preserve">Подпись  __________________ </w:t>
      </w:r>
    </w:p>
    <w:p w:rsidR="003C77B6" w:rsidRPr="006843D6" w:rsidRDefault="003C77B6" w:rsidP="006843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77B6" w:rsidRDefault="003C77B6" w:rsidP="008000C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ar2387"/>
      <w:bookmarkEnd w:id="1"/>
      <w:r>
        <w:rPr>
          <w:rFonts w:ascii="Times New Roman" w:hAnsi="Times New Roman" w:cs="Times New Roman"/>
          <w:sz w:val="24"/>
          <w:szCs w:val="24"/>
        </w:rPr>
        <w:tab/>
      </w:r>
    </w:p>
    <w:p w:rsidR="003C77B6" w:rsidRPr="00175500" w:rsidRDefault="003C77B6" w:rsidP="009A39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3909">
        <w:rPr>
          <w:rFonts w:ascii="Times New Roman" w:hAnsi="Times New Roman"/>
          <w:sz w:val="24"/>
          <w:szCs w:val="24"/>
        </w:rPr>
        <w:t>Информация  о принятии (отклонении) поступивших предложений и замечаний к  проекту  муниципальной  программы  по  итогам  проведения  общественного обсуждения  будет  размещена  на официальном сайте Администрации городского округа Саранск.</w:t>
      </w:r>
    </w:p>
    <w:sectPr w:rsidR="003C77B6" w:rsidRPr="00175500" w:rsidSect="002F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5500"/>
    <w:rsid w:val="000F2DE3"/>
    <w:rsid w:val="00175500"/>
    <w:rsid w:val="001D19BC"/>
    <w:rsid w:val="001E6EE4"/>
    <w:rsid w:val="001F1A30"/>
    <w:rsid w:val="00262972"/>
    <w:rsid w:val="00270A95"/>
    <w:rsid w:val="002C117C"/>
    <w:rsid w:val="002F2D84"/>
    <w:rsid w:val="002F331A"/>
    <w:rsid w:val="003114C9"/>
    <w:rsid w:val="003C77B6"/>
    <w:rsid w:val="003E5B9B"/>
    <w:rsid w:val="003F1C72"/>
    <w:rsid w:val="00416E6B"/>
    <w:rsid w:val="00466353"/>
    <w:rsid w:val="00547E31"/>
    <w:rsid w:val="00555463"/>
    <w:rsid w:val="006843D6"/>
    <w:rsid w:val="00692DEF"/>
    <w:rsid w:val="006E604F"/>
    <w:rsid w:val="00790A89"/>
    <w:rsid w:val="007B6CBD"/>
    <w:rsid w:val="008000C3"/>
    <w:rsid w:val="00840212"/>
    <w:rsid w:val="008D4A88"/>
    <w:rsid w:val="00963A56"/>
    <w:rsid w:val="009658C7"/>
    <w:rsid w:val="009A3909"/>
    <w:rsid w:val="009C07A7"/>
    <w:rsid w:val="00B6184E"/>
    <w:rsid w:val="00BA2636"/>
    <w:rsid w:val="00BA7846"/>
    <w:rsid w:val="00BB1EC3"/>
    <w:rsid w:val="00C1381A"/>
    <w:rsid w:val="00C413FB"/>
    <w:rsid w:val="00C92E55"/>
    <w:rsid w:val="00D13C5E"/>
    <w:rsid w:val="00D15944"/>
    <w:rsid w:val="00D75260"/>
    <w:rsid w:val="00DF6265"/>
    <w:rsid w:val="00E23CC8"/>
    <w:rsid w:val="00ED12F2"/>
    <w:rsid w:val="00F417D7"/>
    <w:rsid w:val="00FA5B1D"/>
    <w:rsid w:val="00FF2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81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550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C1381A"/>
    <w:rPr>
      <w:rFonts w:cs="Times New Roman"/>
    </w:rPr>
  </w:style>
  <w:style w:type="character" w:styleId="Hyperlink">
    <w:name w:val="Hyperlink"/>
    <w:basedOn w:val="DefaultParagraphFont"/>
    <w:uiPriority w:val="99"/>
    <w:rsid w:val="006843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gha@adm-saransk.ru" TargetMode="External"/><Relationship Id="rId4" Type="http://schemas.openxmlformats.org/officeDocument/2006/relationships/hyperlink" Target="http://www.adm-saran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416</Words>
  <Characters>2374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kommyn6</dc:creator>
  <cp:keywords/>
  <dc:description/>
  <cp:lastModifiedBy>kommyn9</cp:lastModifiedBy>
  <cp:revision>7</cp:revision>
  <dcterms:created xsi:type="dcterms:W3CDTF">2017-10-02T14:13:00Z</dcterms:created>
  <dcterms:modified xsi:type="dcterms:W3CDTF">2020-02-19T13:18:00Z</dcterms:modified>
</cp:coreProperties>
</file>